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7326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E44C00">
        <w:trPr>
          <w:trHeight w:val="761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E44C0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8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E44C00" w:rsidP="00E44C00">
            <w:pPr>
              <w:pStyle w:val="FootnoteText"/>
              <w:ind w:left="36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องสำนักงานคณะกรรมการการอุดมศึกษา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44C00" w:rsidRPr="002560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น.ส.วราภรณ์  รุ่งตระการ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44C00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5333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E44C00" w:rsidRDefault="002F054A" w:rsidP="00E44C00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44C00" w:rsidRPr="002560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น.ส.สุทิศา  จั่นมุกดา</w:t>
            </w:r>
          </w:p>
          <w:p w:rsidR="00E44C00" w:rsidRDefault="00E44C00" w:rsidP="00E44C00">
            <w:pPr>
              <w:ind w:firstLine="1476"/>
            </w:pPr>
            <w:r w:rsidRPr="002560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น.ส.จุฑาพร  เทพพัตรา</w:t>
            </w:r>
          </w:p>
          <w:p w:rsidR="00E44C00" w:rsidRDefault="00E44C00" w:rsidP="00E44C00">
            <w:pPr>
              <w:ind w:firstLine="1476"/>
            </w:pPr>
            <w:r w:rsidRPr="002560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E44C00" w:rsidRDefault="00E44C00" w:rsidP="00E44C00">
            <w:pPr>
              <w:ind w:firstLine="1476"/>
            </w:pPr>
            <w:r w:rsidRPr="002560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  <w:p w:rsidR="006C7B37" w:rsidRPr="00E44C00" w:rsidRDefault="00E44C00" w:rsidP="00E44C00">
            <w:pPr>
              <w:ind w:firstLine="1476"/>
              <w:rPr>
                <w:cs/>
              </w:rPr>
            </w:pPr>
            <w:r w:rsidRPr="002560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E44C00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5323</w:t>
            </w:r>
          </w:p>
          <w:p w:rsidR="00E44C00" w:rsidRDefault="00E44C00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5339</w:t>
            </w:r>
          </w:p>
          <w:p w:rsidR="00E44C00" w:rsidRDefault="00E44C00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5301</w:t>
            </w:r>
          </w:p>
          <w:p w:rsidR="00E44C00" w:rsidRDefault="00E44C00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5331</w:t>
            </w:r>
          </w:p>
          <w:p w:rsidR="00E44C00" w:rsidRPr="00335345" w:rsidRDefault="00E44C00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5332</w:t>
            </w:r>
          </w:p>
        </w:tc>
      </w:tr>
      <w:tr w:rsidR="002F054A" w:rsidRPr="003B7C5A" w:rsidTr="00095707">
        <w:trPr>
          <w:gridAfter w:val="1"/>
          <w:wAfter w:w="6" w:type="dxa"/>
          <w:trHeight w:val="3336"/>
        </w:trPr>
        <w:tc>
          <w:tcPr>
            <w:tcW w:w="9663" w:type="dxa"/>
            <w:gridSpan w:val="3"/>
          </w:tcPr>
          <w:p w:rsidR="002F054A" w:rsidRPr="003B7C5A" w:rsidRDefault="002F054A" w:rsidP="00E44C0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44C00" w:rsidRPr="00426899" w:rsidRDefault="00E44C00" w:rsidP="00E44C00">
            <w:pPr>
              <w:pStyle w:val="FootnoteText"/>
              <w:ind w:firstLine="119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E44C00" w:rsidRPr="00426899" w:rsidRDefault="00E44C00" w:rsidP="00E44C00">
            <w:pPr>
              <w:pStyle w:val="FootnoteText"/>
              <w:ind w:firstLine="626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E44C00" w:rsidRPr="00426899" w:rsidRDefault="00E44C00" w:rsidP="00E44C00">
            <w:pPr>
              <w:pStyle w:val="FootnoteText"/>
              <w:ind w:firstLine="720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E44C00" w:rsidRPr="00426899" w:rsidRDefault="00E44C00" w:rsidP="00E44C0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ให้ดีขึ้น</w:t>
            </w:r>
          </w:p>
          <w:p w:rsidR="00E44C00" w:rsidRPr="00426899" w:rsidRDefault="00E44C00" w:rsidP="00E44C0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การสื่อสารแผนบริหารความเสี่ยงฯ ไปยังบุคลากรที่เกี่ยวข้อง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E44C00" w:rsidRPr="00E44C00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E44C00" w:rsidRPr="00426899" w:rsidRDefault="00E44C00" w:rsidP="00E44C00">
            <w:pPr>
              <w:pStyle w:val="ListParagraph"/>
              <w:spacing w:line="360" w:lineRule="exact"/>
              <w:ind w:left="157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E44C00" w:rsidRPr="00426899" w:rsidRDefault="00E44C00" w:rsidP="00E44C00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E44C00" w:rsidRPr="00426899" w:rsidRDefault="00E44C00" w:rsidP="00E44C00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E44C00" w:rsidRPr="00426899" w:rsidRDefault="00E44C00" w:rsidP="00E44C00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E44C00" w:rsidRPr="00426899" w:rsidRDefault="00E44C00" w:rsidP="00E44C00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ความต้องการและความคาดหวังของผู้รับบริการและผู้ที่มีส่วนได้ส่วนเสีย</w:t>
            </w:r>
          </w:p>
          <w:p w:rsidR="00E44C00" w:rsidRPr="00426899" w:rsidRDefault="00E44C00" w:rsidP="00E44C00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E44C00" w:rsidRPr="00426899" w:rsidRDefault="00E44C00" w:rsidP="00E44C00">
            <w:pPr>
              <w:pStyle w:val="ListParagraph"/>
              <w:spacing w:line="360" w:lineRule="exact"/>
              <w:ind w:left="157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E44C00" w:rsidRPr="00661DCD" w:rsidRDefault="00E44C00" w:rsidP="00E44C00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E44C00" w:rsidRPr="002C40A7" w:rsidRDefault="00E44C00" w:rsidP="00E44C00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E44C00" w:rsidRPr="00426899" w:rsidRDefault="00E44C00" w:rsidP="00E44C00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E44C00" w:rsidRPr="00426899" w:rsidRDefault="00E44C00" w:rsidP="00E44C00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E44C00" w:rsidRPr="00426899" w:rsidRDefault="00E44C00" w:rsidP="00E44C00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E379B3" w:rsidRPr="00E44C00" w:rsidRDefault="00E44C00" w:rsidP="00E44C00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44C00" w:rsidRPr="003B7C5A" w:rsidTr="0094596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4C00" w:rsidRPr="00F108FD" w:rsidRDefault="00E44C00" w:rsidP="00E44C0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4C00" w:rsidRPr="00426899" w:rsidRDefault="00E44C00" w:rsidP="00E44C00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E44C00" w:rsidRPr="003B7C5A" w:rsidTr="0094596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4C00" w:rsidRPr="00F108FD" w:rsidRDefault="00E44C00" w:rsidP="00E44C0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4C00" w:rsidRPr="00426899" w:rsidRDefault="00E44C00" w:rsidP="00E44C0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E44C00" w:rsidRPr="003B7C5A" w:rsidTr="0094596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4C00" w:rsidRPr="00F108FD" w:rsidRDefault="00E44C00" w:rsidP="00E44C0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4C00" w:rsidRPr="00426899" w:rsidRDefault="00E44C00" w:rsidP="00E44C0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E44C00" w:rsidRPr="003B7C5A" w:rsidTr="0094596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4C00" w:rsidRPr="00F108FD" w:rsidRDefault="00E44C00" w:rsidP="00E44C0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4C00" w:rsidRPr="00426899" w:rsidRDefault="00E44C00" w:rsidP="00E44C0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E44C00" w:rsidRPr="003B7C5A" w:rsidTr="0094596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4C00" w:rsidRPr="00F108FD" w:rsidRDefault="00E44C00" w:rsidP="00E44C0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4C00" w:rsidRPr="00426899" w:rsidRDefault="00E44C00" w:rsidP="00E44C00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44C00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E44C00" w:rsidRPr="00426899" w:rsidRDefault="00E44C00" w:rsidP="00E44C0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276" w:type="dxa"/>
                </w:tcPr>
                <w:p w:rsidR="00E44C00" w:rsidRPr="0051267E" w:rsidRDefault="00E44C00" w:rsidP="00E44C00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1267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E44C00" w:rsidRPr="0051267E" w:rsidRDefault="00E44C00" w:rsidP="00E44C00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51267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4C0F" w:rsidRDefault="00324C0F" w:rsidP="00DD505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5</w:t>
                  </w:r>
                </w:p>
                <w:p w:rsidR="00324C0F" w:rsidRDefault="00324C0F" w:rsidP="00E44C0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( 24 รายการ)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4C00" w:rsidRDefault="00324C0F" w:rsidP="00E44C0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4C00" w:rsidRDefault="00324C0F" w:rsidP="00E44C0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0.7500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4E32A7" w:rsidRPr="00426899" w:rsidRDefault="004E32A7" w:rsidP="004E32A7">
            <w:pPr>
              <w:pStyle w:val="FootnoteText"/>
              <w:ind w:firstLine="720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4E32A7" w:rsidRPr="00426899" w:rsidRDefault="004E32A7" w:rsidP="004E32A7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4E32A7" w:rsidRPr="00426899" w:rsidRDefault="004D750C" w:rsidP="004E32A7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4E32A7" w:rsidRPr="00426899">
              <w:rPr>
                <w:sz w:val="18"/>
                <w:szCs w:val="18"/>
              </w:rPr>
              <w:sym w:font="Wingdings" w:char="F06C"/>
            </w:r>
            <w:r w:rsidR="004E32A7" w:rsidRPr="00426899">
              <w:rPr>
                <w:sz w:val="18"/>
                <w:szCs w:val="18"/>
                <w:cs/>
              </w:rPr>
              <w:t xml:space="preserve"> </w:t>
            </w:r>
            <w:r w:rsidR="004E32A7"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4E32A7" w:rsidRPr="00426899" w:rsidRDefault="004D750C" w:rsidP="004E32A7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4E32A7" w:rsidRPr="00426899">
              <w:rPr>
                <w:sz w:val="18"/>
                <w:szCs w:val="18"/>
              </w:rPr>
              <w:sym w:font="Wingdings" w:char="F06C"/>
            </w:r>
            <w:r w:rsidR="004E32A7"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="004E32A7"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4E32A7" w:rsidRPr="00426899" w:rsidRDefault="004D750C" w:rsidP="004E32A7">
            <w:pPr>
              <w:pStyle w:val="ListParagraph"/>
              <w:spacing w:line="360" w:lineRule="exact"/>
              <w:ind w:left="157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4E32A7" w:rsidRPr="00426899">
              <w:rPr>
                <w:sz w:val="18"/>
                <w:szCs w:val="18"/>
              </w:rPr>
              <w:sym w:font="Wingdings" w:char="F06C"/>
            </w:r>
            <w:r w:rsidR="004E32A7"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E32A7"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4E32A7" w:rsidRPr="00426899" w:rsidRDefault="004E32A7" w:rsidP="004E32A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4E32A7" w:rsidRPr="00426899" w:rsidRDefault="004E32A7" w:rsidP="004E32A7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4E32A7" w:rsidRPr="00426899" w:rsidRDefault="004E32A7" w:rsidP="004E32A7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4E32A7" w:rsidRPr="00426899" w:rsidRDefault="004E32A7" w:rsidP="004E32A7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ความต้องการและความคาดหวังของผู้รับบริการและผู้ที่มีส่วนได้ส่วนเสีย</w:t>
            </w:r>
          </w:p>
          <w:p w:rsidR="004E32A7" w:rsidRPr="00426899" w:rsidRDefault="004E32A7" w:rsidP="004E32A7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4E32A7" w:rsidRPr="00426899" w:rsidRDefault="004E32A7" w:rsidP="004E32A7">
            <w:pPr>
              <w:pStyle w:val="ListParagraph"/>
              <w:spacing w:line="360" w:lineRule="exact"/>
              <w:ind w:left="157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4E32A7" w:rsidRPr="00661DCD" w:rsidRDefault="004E32A7" w:rsidP="004E32A7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4E32A7" w:rsidRPr="002C40A7" w:rsidRDefault="004E32A7" w:rsidP="004E32A7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5270F0" w:rsidRPr="005270F0" w:rsidRDefault="004E32A7" w:rsidP="004E32A7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</w:t>
            </w:r>
          </w:p>
          <w:p w:rsidR="004E32A7" w:rsidRPr="00426899" w:rsidRDefault="004E32A7" w:rsidP="005270F0">
            <w:pPr>
              <w:pStyle w:val="ListParagraph"/>
              <w:spacing w:line="360" w:lineRule="exact"/>
              <w:ind w:left="2202"/>
              <w:rPr>
                <w:rFonts w:ascii="TH SarabunPSK" w:hAnsi="TH SarabunPSK" w:cs="TH SarabunPSK"/>
                <w:sz w:val="30"/>
                <w:szCs w:val="30"/>
              </w:rPr>
            </w:pP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ที่สำคัญ</w:t>
            </w:r>
          </w:p>
          <w:p w:rsidR="004E32A7" w:rsidRPr="00426899" w:rsidRDefault="004E32A7" w:rsidP="004E32A7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4E32A7" w:rsidRPr="005270F0" w:rsidRDefault="004E32A7" w:rsidP="004E32A7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0A5220" w:rsidRPr="00487609" w:rsidRDefault="005270F0" w:rsidP="005270F0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 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1C0AD7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1C0AD7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1C0AD7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1267E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77C" w:rsidRDefault="0029777C">
      <w:r>
        <w:separator/>
      </w:r>
    </w:p>
  </w:endnote>
  <w:endnote w:type="continuationSeparator" w:id="0">
    <w:p w:rsidR="0029777C" w:rsidRDefault="0029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77C" w:rsidRDefault="0029777C">
      <w:r>
        <w:separator/>
      </w:r>
    </w:p>
  </w:footnote>
  <w:footnote w:type="continuationSeparator" w:id="0">
    <w:p w:rsidR="0029777C" w:rsidRDefault="00297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1267E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1267E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C6463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0AD7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9777C"/>
    <w:rsid w:val="002D07A9"/>
    <w:rsid w:val="002D0F9B"/>
    <w:rsid w:val="002D2958"/>
    <w:rsid w:val="002D67F4"/>
    <w:rsid w:val="002D7774"/>
    <w:rsid w:val="002F054A"/>
    <w:rsid w:val="002F0A94"/>
    <w:rsid w:val="00324C0F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4ABB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4D750C"/>
    <w:rsid w:val="004E32A7"/>
    <w:rsid w:val="005047DE"/>
    <w:rsid w:val="0051267E"/>
    <w:rsid w:val="00516FD7"/>
    <w:rsid w:val="005270F0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3624"/>
    <w:rsid w:val="00637718"/>
    <w:rsid w:val="00642568"/>
    <w:rsid w:val="00673261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D3419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2D57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15E17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D5053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44C00"/>
    <w:rsid w:val="00E52C4C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773CAA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9D9B7-A4BC-4ACF-94D0-2154B0AAD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</TotalTime>
  <Pages>4</Pages>
  <Words>1067</Words>
  <Characters>6087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6</cp:revision>
  <cp:lastPrinted>2019-04-26T07:53:00Z</cp:lastPrinted>
  <dcterms:created xsi:type="dcterms:W3CDTF">2019-05-16T03:34:00Z</dcterms:created>
  <dcterms:modified xsi:type="dcterms:W3CDTF">2019-06-11T09:25:00Z</dcterms:modified>
</cp:coreProperties>
</file>